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5f6b1a" w14:textId="d5f6b1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AD5E28">
        <w:t>46. St-1635/2022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AD5E28" w:rsidP="00AD5E28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AD5E28">
        <w:t>46. St-1635/2022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AD5E28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D5E28">
        <w:t>ISODOM PLUS interijeri j.d</w:t>
      </w:r>
      <w:r w:rsidR="00AD5E28">
        <w:t xml:space="preserve">.o.o .za proizvodnju i gradnju, OIB: 84690435493, 10 361 </w:t>
      </w:r>
      <w:proofErr w:type="spellStart"/>
      <w:r w:rsidR="00AD5E28">
        <w:t>Dumovec</w:t>
      </w:r>
      <w:proofErr w:type="spellEnd"/>
      <w:r w:rsidR="00AD5E28">
        <w:t xml:space="preserve">, </w:t>
      </w:r>
      <w:proofErr w:type="spellStart"/>
      <w:r w:rsidR="00AD5E28">
        <w:t>Dumovečki</w:t>
      </w:r>
      <w:proofErr w:type="spellEnd"/>
      <w:r w:rsidR="00AD5E28">
        <w:t xml:space="preserve"> lug 23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D5E28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D5E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5E2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D5E2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D5E2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D5E2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E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5E2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5E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5E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2022.</izvorni_sadrzaj>
    <derivirana_varijabla naziv="DomainObject.Predmet.DatumIzradeOptuznogAkta_1">27. svibnja 2022.</derivirana_varijabla>
  </DomainObject.Predmet.DatumIzradeOptuznogAkta>
  <DomainObject.Predmet.DatumIzradeOptuznogAktaFormated>
    <izvorni_sadrzaj>27.5.2022.</izvorni_sadrzaj>
    <derivirana_varijabla naziv="DomainObject.Predmet.DatumIzradeOptuznogAktaFormated_1">27.5.2022.</derivirana_varijabla>
  </DomainObject.Predmet.DatumIzradeOptuznogAktaFormated>
  <DomainObject.Predmet.DatumOsnivanja>
    <izvorni_sadrzaj>27. svibnja 2022.</izvorni_sadrzaj>
    <derivirana_varijabla naziv="DomainObject.Predmet.DatumOsnivanja_1">27.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2022.</izvorni_sadrzaj>
    <derivirana_varijabla naziv="DomainObject.Predmet.DatumPrimitkaOptuznogAkta_1">27.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St-1635/2022</izvorni_sadrzaj>
    <derivirana_varijabla naziv="DomainObject.Predmet.OznakaBroj_1">St-1635/2022</derivirana_varijabla>
  </DomainObject.Predmet.OznakaBroj>
  <DomainObject.Predmet.OznakaBrojOptuznogAkta>
    <izvorni_sadrzaj>04-06-22-2766</izvorni_sadrzaj>
    <derivirana_varijabla naziv="DomainObject.Predmet.OznakaBrojOptuznogAkta_1">04-06-22-2766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ISODOM PLUS interijeri j.d.o.o .za proizvodnju i gradnju</izvorni_sadrzaj>
    <derivirana_varijabla naziv="DomainObject.Predmet.ProtustrankaFormated_1">  ISODOM PLUS interijeri j.d.o.o .za proizvodnju i gradnju</derivirana_varijabla>
  </DomainObject.Predmet.ProtustrankaFormated>
  <DomainObject.Predmet.ProtustrankaFormatedOIB>
    <izvorni_sadrzaj>  ISODOM PLUS interijeri j.d.o.o .za proizvodnju i gradnju, OIB 84690435493</izvorni_sadrzaj>
    <derivirana_varijabla naziv="DomainObject.Predmet.ProtustrankaFormatedOIB_1">  ISODOM PLUS interijeri j.d.o.o .za proizvodnju i gradnju, OIB 84690435493</derivirana_varijabla>
  </DomainObject.Predmet.ProtustrankaFormatedOIB>
  <DomainObject.Predmet.ProtustrankaFormatedWithAdress>
    <izvorni_sadrzaj> ISODOM PLUS interijeri j.d.o.o .za proizvodnju i gradnju, I. Dumovečki lug 23, 10361 Dumovec</izvorni_sadrzaj>
    <derivirana_varijabla naziv="DomainObject.Predmet.ProtustrankaFormatedWithAdress_1"> ISODOM PLUS interijeri j.d.o.o .za proizvodnju i gradnju, I. Dumovečki lug 23, 10361 Dumovec</derivirana_varijabla>
  </DomainObject.Predmet.ProtustrankaFormatedWithAdress>
  <DomainObject.Predmet.ProtustrankaFormatedWithAdressOIB>
    <izvorni_sadrzaj> ISODOM PLUS interijeri j.d.o.o .za proizvodnju i gradnju, OIB 84690435493, I. Dumovečki lug 23, 10361 Dumovec</izvorni_sadrzaj>
    <derivirana_varijabla naziv="DomainObject.Predmet.ProtustrankaFormatedWithAdressOIB_1"> ISODOM PLUS interijeri j.d.o.o .za proizvodnju i gradnju, OIB 84690435493, I. Dumovečki lug 23, 10361 Dumovec</derivirana_varijabla>
  </DomainObject.Predmet.ProtustrankaFormatedWithAdressOIB>
  <DomainObject.Predmet.ProtustrankaWithAdress>
    <izvorni_sadrzaj>ISODOM PLUS interijeri j.d.o.o .za proizvodnju i gradnju I. Dumovečki lug 23, 10361 Dumovec</izvorni_sadrzaj>
    <derivirana_varijabla naziv="DomainObject.Predmet.ProtustrankaWithAdress_1">ISODOM PLUS interijeri j.d.o.o .za proizvodnju i gradnju I. Dumovečki lug 23, 10361 Dumovec</derivirana_varijabla>
  </DomainObject.Predmet.ProtustrankaWithAdress>
  <DomainObject.Predmet.ProtustrankaWithAdressOIB>
    <izvorni_sadrzaj>ISODOM PLUS interijeri j.d.o.o .za proizvodnju i gradnju, OIB 84690435493, I. Dumovečki lug 23, 10361 Dumovec</izvorni_sadrzaj>
    <derivirana_varijabla naziv="DomainObject.Predmet.ProtustrankaWithAdressOIB_1">ISODOM PLUS interijeri j.d.o.o .za proizvodnju i gradnju, OIB 84690435493, I. Dumovečki lug 23, 10361 Dumovec</derivirana_varijabla>
  </DomainObject.Predmet.ProtustrankaWithAdressOIB>
  <DomainObject.Predmet.ProtustrankaNazivFormated>
    <izvorni_sadrzaj>ISODOM PLUS interijeri j.d.o.o .za proizvodnju i gradnju</izvorni_sadrzaj>
    <derivirana_varijabla naziv="DomainObject.Predmet.ProtustrankaNazivFormated_1">ISODOM PLUS interijeri j.d.o.o .za proizvodnju i gradnju</derivirana_varijabla>
  </DomainObject.Predmet.ProtustrankaNazivFormated>
  <DomainObject.Predmet.ProtustrankaNazivFormatedOIB>
    <izvorni_sadrzaj>ISODOM PLUS interijeri j.d.o.o .za proizvodnju i gradnju, OIB 84690435493</izvorni_sadrzaj>
    <derivirana_varijabla naziv="DomainObject.Predmet.ProtustrankaNazivFormatedOIB_1">ISODOM PLUS interijeri j.d.o.o .za proizvodnju i gradnju, OIB 84690435493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ISODOM PLUS interijeri j.d.o.o .za proizvodnju i gradnju</item>
    </izvorni_sadrzaj>
    <derivirana_varijabla naziv="DomainObject.Predmet.ProtuStrankaListFormated_1">
      <item>ISODOM PLUS interijeri j.d.o.o .za proizvodnju i gradnju</item>
    </derivirana_varijabla>
  </DomainObject.Predmet.ProtuStrankaListFormated>
  <DomainObject.Predmet.ProtuStrankaListFormatedOIB>
    <izvorni_sadrzaj>
      <item>ISODOM PLUS interijeri j.d.o.o .za proizvodnju i gradnju, OIB 84690435493</item>
    </izvorni_sadrzaj>
    <derivirana_varijabla naziv="DomainObject.Predmet.ProtuStrankaListFormatedOIB_1">
      <item>ISODOM PLUS interijeri j.d.o.o .za proizvodnju i gradnju, OIB 84690435493</item>
    </derivirana_varijabla>
  </DomainObject.Predmet.ProtuStrankaListFormatedOIB>
  <DomainObject.Predmet.ProtuStrankaListFormatedWithAdress>
    <izvorni_sadrzaj>
      <item>ISODOM PLUS interijeri j.d.o.o .za proizvodnju i gradnju, I. Dumovečki lug 23, 10361 Dumovec</item>
    </izvorni_sadrzaj>
    <derivirana_varijabla naziv="DomainObject.Predmet.ProtuStrankaListFormatedWithAdress_1">
      <item>ISODOM PLUS interijeri j.d.o.o .za proizvodnju i gradnju, I. Dumovečki lug 23, 10361 Dumovec</item>
    </derivirana_varijabla>
  </DomainObject.Predmet.ProtuStrankaListFormatedWithAdress>
  <DomainObject.Predmet.ProtuStrankaListFormatedWithAdressOIB>
    <izvorni_sadrzaj>
      <item>ISODOM PLUS interijeri j.d.o.o .za proizvodnju i gradnju, OIB 84690435493, I. Dumovečki lug 23, 10361 Dumovec</item>
    </izvorni_sadrzaj>
    <derivirana_varijabla naziv="DomainObject.Predmet.ProtuStrankaListFormatedWithAdressOIB_1">
      <item>ISODOM PLUS interijeri j.d.o.o .za proizvodnju i gradnju, OIB 84690435493, I. Dumovečki lug 23, 10361 Dumovec</item>
    </derivirana_varijabla>
  </DomainObject.Predmet.ProtuStrankaListFormatedWithAdressOIB>
  <DomainObject.Predmet.ProtuStrankaListNazivFormated>
    <izvorni_sadrzaj>
      <item>ISODOM PLUS interijeri j.d.o.o .za proizvodnju i gradnju</item>
    </izvorni_sadrzaj>
    <derivirana_varijabla naziv="DomainObject.Predmet.ProtuStrankaListNazivFormated_1">
      <item>ISODOM PLUS interijeri j.d.o.o .za proizvodnju i gradnju</item>
    </derivirana_varijabla>
  </DomainObject.Predmet.ProtuStrankaListNazivFormated>
  <DomainObject.Predmet.ProtuStrankaListNazivFormatedOIB>
    <izvorni_sadrzaj>
      <item>ISODOM PLUS interijeri j.d.o.o .za proizvodnju i gradnju, OIB 84690435493</item>
    </izvorni_sadrzaj>
    <derivirana_varijabla naziv="DomainObject.Predmet.ProtuStrankaListNazivFormatedOIB_1">
      <item>ISODOM PLUS interijeri j.d.o.o .za proizvodnju i gradnju, OIB 84690435493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ISODOM PLUS interijeri j.d.o.o .za proizvodnju i gradnju</izvorni_sadrzaj>
    <derivirana_varijabla naziv="DomainObject.Predmet.ProtustrankaIDrugi_1">ISODOM PLUS interijeri j.d.o.o .za proizvodnju i gradnju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ISODOM PLUS interijeri j.d.o.o .za proizvodnju i gradnju, OIB 84690435493, I. Dumovečki lug 23, 10361 Dumovec</izvorni_sadrzaj>
    <derivirana_varijabla naziv="DomainObject.Predmet.ProtustrankaIDrugiAdressOIB_1">ISODOM PLUS interijeri j.d.o.o .za proizvodnju i gradnju, OIB 84690435493, I. Dumovečki lug 23,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ISODOM PLUS interijeri j.d.o.o .za proizvodnju i gradnju</item>
      <item>Financijska agencija</item>
    </izvorni_sadrzaj>
    <derivirana_varijabla naziv="DomainObject.Predmet.SudioniciListNaziv_1">
      <item>ISODOM PLUS interijeri j.d.o.o .za proizvodnju i gradnju</item>
      <item>Financijska agencija</item>
    </derivirana_varijabla>
  </DomainObject.Predmet.SudioniciListNaziv>
  <DomainObject.Predmet.SudioniciListAdressOIB>
    <izvorni_sadrzaj>
      <item>ISODOM PLUS interijeri j.d.o.o .za proizvodnju i gradnju, OIB 84690435493, I. Dumovečki lug 23,10361 Dumovec</item>
      <item>Financijska agencija, OIB 85821130368, TRG SVIBANJSKIH ŽRTAVA 1995. 1,10000 Zagreb</item>
    </izvorni_sadrzaj>
    <derivirana_varijabla naziv="DomainObject.Predmet.SudioniciListAdressOIB_1">
      <item>ISODOM PLUS interijeri j.d.o.o .za proizvodnju i gradnju, OIB 84690435493, I. Dumovečki lug 23,10361 Dumovec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84690435493</item>
      <item>, OIB 85821130368</item>
    </izvorni_sadrzaj>
    <derivirana_varijabla naziv="DomainObject.Predmet.SudioniciListNazivOIB_1">
      <item>, OIB 84690435493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2022.</izvorni_sadrzaj>
    <derivirana_varijabla naziv="DomainObject.Predmet.DatumPocetkaProcesa_1">27.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848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2022-09-03T11:16:00Z</cp:lastPrinted>
  <dcterms:modified xmlns:xsi="http://www.w3.org/2001/XMLSchema-instance" xsi:type="dcterms:W3CDTF">2022-09-03T11:16:00Z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